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David ROSE</w:t>
      </w:r>
      <w:r>
        <w:rPr>
          <w:rFonts w:ascii="Times New Roman" w:hAnsi="Times New Roman" w:cs="Times New Roman"/>
          <w:sz w:val="24"/>
          <w:szCs w:val="24"/>
        </w:rPr>
        <w:t xml:space="preserve">      (d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.1420)</w:t>
      </w: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had died by this date.</w:t>
      </w: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Hereford, p.117)</w:t>
      </w: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C54" w:rsidRPr="002B4C54" w:rsidRDefault="002B4C5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sectPr w:rsidR="002B4C54" w:rsidRPr="002B4C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C54" w:rsidRDefault="002B4C54" w:rsidP="00564E3C">
      <w:pPr>
        <w:spacing w:after="0" w:line="240" w:lineRule="auto"/>
      </w:pPr>
      <w:r>
        <w:separator/>
      </w:r>
    </w:p>
  </w:endnote>
  <w:endnote w:type="continuationSeparator" w:id="0">
    <w:p w:rsidR="002B4C54" w:rsidRDefault="002B4C5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4C54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C54" w:rsidRDefault="002B4C54" w:rsidP="00564E3C">
      <w:pPr>
        <w:spacing w:after="0" w:line="240" w:lineRule="auto"/>
      </w:pPr>
      <w:r>
        <w:separator/>
      </w:r>
    </w:p>
  </w:footnote>
  <w:footnote w:type="continuationSeparator" w:id="0">
    <w:p w:rsidR="002B4C54" w:rsidRDefault="002B4C5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C54"/>
    <w:rsid w:val="002B4C5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44A64"/>
  <w15:chartTrackingRefBased/>
  <w15:docId w15:val="{082E9299-FE48-432E-8ED2-6748D08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2015-12-15T20:24:00Z</dcterms:created>
  <dcterms:modified xsi:type="dcterms:W3CDTF">2015-12-15T20:26:00Z</dcterms:modified>
</cp:coreProperties>
</file>